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CA6" w:rsidRDefault="00BD4CA6">
      <w:pPr>
        <w:jc w:val="center"/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课程教学大纲</w:t>
      </w:r>
      <w:r w:rsidRPr="00DC1F1E">
        <w:rPr>
          <w:rFonts w:ascii="黑体" w:eastAsia="黑体" w:hAnsi="Arial" w:hint="eastAsia"/>
          <w:sz w:val="24"/>
        </w:rPr>
        <w:t>（</w:t>
      </w:r>
      <w:r>
        <w:rPr>
          <w:rFonts w:ascii="黑体" w:eastAsia="黑体" w:hAnsi="Arial"/>
          <w:sz w:val="24"/>
        </w:rPr>
        <w:t>2015- 2016</w:t>
      </w:r>
      <w:r w:rsidRPr="00DC1F1E">
        <w:rPr>
          <w:rFonts w:ascii="黑体" w:eastAsia="黑体" w:hAnsi="Arial" w:hint="eastAsia"/>
          <w:sz w:val="24"/>
        </w:rPr>
        <w:t>学年第一学期）</w:t>
      </w:r>
    </w:p>
    <w:p w:rsidR="00BD4CA6" w:rsidRDefault="00BD4CA6" w:rsidP="00FA1261">
      <w:pPr>
        <w:rPr>
          <w:rFonts w:ascii="黑体" w:eastAsia="黑体" w:hAnsi="Arial"/>
          <w:sz w:val="24"/>
        </w:rPr>
      </w:pPr>
    </w:p>
    <w:p w:rsidR="00BD4CA6" w:rsidRPr="00D86F96" w:rsidRDefault="00BD4CA6" w:rsidP="00FA1261">
      <w:pPr>
        <w:rPr>
          <w:rFonts w:ascii="Arial" w:hAnsi="Arial"/>
          <w:b/>
          <w:sz w:val="24"/>
        </w:rPr>
      </w:pPr>
      <w:r w:rsidRPr="00FA1261">
        <w:rPr>
          <w:rFonts w:ascii="黑体" w:eastAsia="黑体" w:hAnsi="Arial" w:hint="eastAsia"/>
          <w:sz w:val="24"/>
        </w:rPr>
        <w:t>课程名称</w:t>
      </w:r>
      <w:r w:rsidRPr="00D86F96">
        <w:rPr>
          <w:rFonts w:ascii="Arial" w:hAnsi="Arial"/>
          <w:b/>
          <w:sz w:val="24"/>
        </w:rPr>
        <w:t xml:space="preserve">:  </w:t>
      </w:r>
      <w:r>
        <w:rPr>
          <w:rFonts w:ascii="Arial" w:hAnsi="Arial" w:hint="eastAsia"/>
          <w:b/>
          <w:sz w:val="24"/>
        </w:rPr>
        <w:t>计算机网络应用技术（</w:t>
      </w:r>
      <w:r w:rsidRPr="00E23AD1">
        <w:rPr>
          <w:kern w:val="0"/>
          <w:szCs w:val="21"/>
        </w:rPr>
        <w:t>Internet Technology and Applications</w:t>
      </w:r>
      <w:r>
        <w:rPr>
          <w:rFonts w:ascii="Arial" w:hAnsi="Arial" w:hint="eastAsia"/>
          <w:b/>
          <w:sz w:val="24"/>
        </w:rPr>
        <w:t>）</w:t>
      </w:r>
    </w:p>
    <w:p w:rsidR="00BD4CA6" w:rsidRPr="00D86F96" w:rsidRDefault="00BD4CA6" w:rsidP="00FA1261">
      <w:pPr>
        <w:rPr>
          <w:rFonts w:eastAsia="Times New Roman"/>
          <w:sz w:val="24"/>
        </w:rPr>
      </w:pPr>
      <w:r>
        <w:rPr>
          <w:noProof/>
        </w:rPr>
      </w:r>
      <w:r w:rsidRPr="003C6ECD">
        <w:rPr>
          <w:sz w:val="24"/>
        </w:rPr>
        <w:pict>
          <v:rect id="_x0000_s1026" style="width:415.5pt;height:3.75pt;flip:y;mso-position-horizontal-relative:char;mso-position-vertical-relative:line" fillcolor="gray" stroked="f"/>
        </w:pict>
      </w:r>
    </w:p>
    <w:p w:rsidR="00BD4CA6" w:rsidRDefault="00BD4CA6" w:rsidP="00FA1261">
      <w:pPr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授课教师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 w:hint="eastAsia"/>
          <w:bCs/>
          <w:szCs w:val="21"/>
        </w:rPr>
        <w:t>徐月梅</w:t>
      </w:r>
    </w:p>
    <w:p w:rsidR="00BD4CA6" w:rsidRPr="0005396A" w:rsidRDefault="00BD4CA6" w:rsidP="00FA1261">
      <w:pPr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电子邮箱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bCs/>
          <w:szCs w:val="21"/>
        </w:rPr>
        <w:t>xuyuemei</w:t>
      </w:r>
      <w:r>
        <w:rPr>
          <w:rFonts w:ascii="Arial" w:hAnsi="Arial" w:cs="Arial"/>
          <w:szCs w:val="21"/>
        </w:rPr>
        <w:t>@bfsu.edu.cn</w:t>
      </w:r>
    </w:p>
    <w:p w:rsidR="00BD4CA6" w:rsidRDefault="00BD4CA6" w:rsidP="00FA1261">
      <w:pPr>
        <w:ind w:left="240" w:hangingChars="100" w:hanging="240"/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授课对象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>
        <w:rPr>
          <w:rFonts w:hint="eastAsia"/>
        </w:rPr>
        <w:t>全校本科生一年级选修人员（除国际商学院及计算机系）</w:t>
      </w:r>
    </w:p>
    <w:p w:rsidR="00BD4CA6" w:rsidRDefault="00BD4CA6" w:rsidP="00AC4480">
      <w:pPr>
        <w:ind w:left="240" w:hangingChars="100" w:hanging="240"/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授课时间</w:t>
      </w:r>
      <w:r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 w:hint="eastAsia"/>
          <w:bCs/>
          <w:szCs w:val="21"/>
        </w:rPr>
        <w:t>周三晚</w:t>
      </w:r>
      <w:r>
        <w:rPr>
          <w:rFonts w:ascii="Arial" w:hAnsi="Arial" w:cs="Arial"/>
          <w:bCs/>
          <w:szCs w:val="21"/>
        </w:rPr>
        <w:t>4</w:t>
      </w:r>
      <w:r w:rsidRPr="003714DE">
        <w:rPr>
          <w:rFonts w:ascii="Arial" w:hAnsi="Arial" w:cs="Arial"/>
          <w:bCs/>
          <w:szCs w:val="21"/>
        </w:rPr>
        <w:t>:</w:t>
      </w:r>
      <w:r>
        <w:rPr>
          <w:rFonts w:ascii="Arial" w:hAnsi="Arial" w:cs="Arial"/>
          <w:bCs/>
          <w:szCs w:val="21"/>
        </w:rPr>
        <w:t>1</w:t>
      </w:r>
      <w:r w:rsidRPr="003714DE">
        <w:rPr>
          <w:rFonts w:ascii="Arial" w:hAnsi="Arial" w:cs="Arial"/>
          <w:bCs/>
          <w:szCs w:val="21"/>
        </w:rPr>
        <w:t>0</w:t>
      </w:r>
      <w:r>
        <w:rPr>
          <w:rFonts w:ascii="Arial" w:hAnsi="Arial" w:cs="Arial"/>
          <w:bCs/>
          <w:szCs w:val="21"/>
        </w:rPr>
        <w:t>~7</w:t>
      </w:r>
      <w:r w:rsidRPr="003714DE">
        <w:rPr>
          <w:rFonts w:ascii="Arial" w:hAnsi="Arial" w:cs="Arial"/>
          <w:bCs/>
          <w:szCs w:val="21"/>
        </w:rPr>
        <w:t>:</w:t>
      </w:r>
      <w:r>
        <w:rPr>
          <w:rFonts w:ascii="Arial" w:hAnsi="Arial" w:cs="Arial"/>
          <w:bCs/>
          <w:szCs w:val="21"/>
        </w:rPr>
        <w:t>0</w:t>
      </w:r>
      <w:r w:rsidRPr="003714DE">
        <w:rPr>
          <w:rFonts w:ascii="Arial" w:hAnsi="Arial" w:cs="Arial"/>
          <w:bCs/>
          <w:szCs w:val="21"/>
        </w:rPr>
        <w:t>0</w:t>
      </w:r>
    </w:p>
    <w:p w:rsidR="00BD4CA6" w:rsidRPr="0005396A" w:rsidRDefault="00BD4CA6" w:rsidP="003714DE">
      <w:pPr>
        <w:ind w:left="240" w:hangingChars="100" w:hanging="240"/>
        <w:rPr>
          <w:rFonts w:ascii="Arial" w:hAnsi="Arial" w:cs="Arial"/>
          <w:b/>
          <w:bCs/>
          <w:szCs w:val="21"/>
        </w:rPr>
      </w:pPr>
      <w:r w:rsidRPr="003714DE">
        <w:rPr>
          <w:rFonts w:ascii="黑体" w:eastAsia="黑体" w:hAnsi="Arial" w:hint="eastAsia"/>
          <w:sz w:val="24"/>
        </w:rPr>
        <w:t>授课地点</w:t>
      </w:r>
      <w:r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 w:hint="eastAsia"/>
          <w:bCs/>
          <w:szCs w:val="21"/>
        </w:rPr>
        <w:t>逸夫楼二层机房</w:t>
      </w:r>
    </w:p>
    <w:p w:rsidR="00BD4CA6" w:rsidRDefault="00BD4CA6" w:rsidP="003714DE">
      <w:pPr>
        <w:ind w:left="240" w:hangingChars="100" w:hanging="240"/>
        <w:rPr>
          <w:rFonts w:ascii="Arial" w:hAnsi="Arial" w:cs="Arial"/>
          <w:bCs/>
          <w:szCs w:val="21"/>
        </w:rPr>
      </w:pPr>
      <w:r>
        <w:rPr>
          <w:rFonts w:ascii="黑体" w:eastAsia="黑体" w:hAnsi="Arial" w:hint="eastAsia"/>
          <w:sz w:val="24"/>
        </w:rPr>
        <w:t>答疑</w:t>
      </w:r>
      <w:r w:rsidRPr="00FA1261">
        <w:rPr>
          <w:rFonts w:ascii="黑体" w:eastAsia="黑体" w:hAnsi="Arial" w:hint="eastAsia"/>
          <w:sz w:val="24"/>
        </w:rPr>
        <w:t>时间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>
        <w:rPr>
          <w:rFonts w:hint="eastAsia"/>
        </w:rPr>
        <w:t>周三</w:t>
      </w:r>
      <w:r>
        <w:t>10</w:t>
      </w:r>
      <w:r w:rsidRPr="00D413CA">
        <w:rPr>
          <w:rFonts w:hint="eastAsia"/>
        </w:rPr>
        <w:t>：</w:t>
      </w:r>
      <w:r>
        <w:t>10~12</w:t>
      </w:r>
      <w:r w:rsidRPr="00D413CA">
        <w:rPr>
          <w:rFonts w:hint="eastAsia"/>
        </w:rPr>
        <w:t>：</w:t>
      </w:r>
      <w:r w:rsidRPr="00D413CA">
        <w:t>00</w:t>
      </w:r>
    </w:p>
    <w:p w:rsidR="00BD4CA6" w:rsidRPr="0005396A" w:rsidRDefault="00BD4CA6" w:rsidP="003714DE">
      <w:pPr>
        <w:ind w:left="240" w:hangingChars="100" w:hanging="240"/>
        <w:rPr>
          <w:rFonts w:ascii="Arial" w:hAnsi="Arial" w:cs="Arial"/>
          <w:bCs/>
          <w:szCs w:val="21"/>
        </w:rPr>
      </w:pPr>
      <w:r>
        <w:rPr>
          <w:rFonts w:ascii="黑体" w:eastAsia="黑体" w:hAnsi="Arial" w:hint="eastAsia"/>
          <w:sz w:val="24"/>
        </w:rPr>
        <w:t>办公</w:t>
      </w:r>
      <w:r w:rsidRPr="00FA1261">
        <w:rPr>
          <w:rFonts w:ascii="黑体" w:eastAsia="黑体" w:hAnsi="Arial" w:hint="eastAsia"/>
          <w:sz w:val="24"/>
        </w:rPr>
        <w:t>地址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hint="eastAsia"/>
        </w:rPr>
        <w:t>西院综合楼</w:t>
      </w:r>
      <w:r>
        <w:t>231</w:t>
      </w:r>
    </w:p>
    <w:p w:rsidR="00BD4CA6" w:rsidRPr="00D86F96" w:rsidRDefault="00BD4CA6" w:rsidP="00FA1261">
      <w:pPr>
        <w:rPr>
          <w:rFonts w:eastAsia="Times New Roman"/>
          <w:sz w:val="24"/>
        </w:rPr>
      </w:pPr>
      <w:r>
        <w:rPr>
          <w:noProof/>
        </w:rPr>
      </w:r>
      <w:r w:rsidRPr="0099227F">
        <w:rPr>
          <w:rFonts w:ascii="Arial" w:hAnsi="Arial" w:cs="Arial"/>
          <w:szCs w:val="20"/>
        </w:rPr>
        <w:pict>
          <v:rect id="_x0000_s1027" style="width:415.5pt;height:3.75pt;mso-position-horizontal-relative:char;mso-position-vertical-relative:line" fillcolor="gray" stroked="f"/>
        </w:pict>
      </w:r>
    </w:p>
    <w:p w:rsidR="00BD4CA6" w:rsidRPr="0091197C" w:rsidRDefault="00BD4CA6" w:rsidP="00FA1261">
      <w:pPr>
        <w:rPr>
          <w:sz w:val="24"/>
        </w:rPr>
      </w:pPr>
      <w:r>
        <w:rPr>
          <w:rFonts w:ascii="黑体" w:eastAsia="黑体" w:hAnsi="Arial" w:hint="eastAsia"/>
          <w:sz w:val="24"/>
        </w:rPr>
        <w:t>一、</w:t>
      </w:r>
      <w:r w:rsidRPr="00F76E23">
        <w:rPr>
          <w:rFonts w:ascii="黑体" w:eastAsia="黑体" w:hAnsi="Arial" w:hint="eastAsia"/>
          <w:sz w:val="24"/>
        </w:rPr>
        <w:t>教学目</w:t>
      </w:r>
      <w:r>
        <w:rPr>
          <w:rFonts w:ascii="黑体" w:eastAsia="黑体" w:hAnsi="Arial" w:hint="eastAsia"/>
          <w:sz w:val="24"/>
        </w:rPr>
        <w:t>的</w:t>
      </w:r>
    </w:p>
    <w:p w:rsidR="00BD4CA6" w:rsidRPr="00DC4DD1" w:rsidRDefault="00BD4CA6" w:rsidP="003714DE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</w:pPr>
      <w:r w:rsidRPr="00F76E23">
        <w:rPr>
          <w:rFonts w:ascii="华文楷体" w:eastAsia="华文楷体" w:hAnsi="华文楷体" w:hint="eastAsia"/>
          <w:b/>
          <w:sz w:val="24"/>
        </w:rPr>
        <w:t>知识目标</w:t>
      </w:r>
      <w:r>
        <w:rPr>
          <w:rFonts w:hint="eastAsia"/>
          <w:sz w:val="24"/>
        </w:rPr>
        <w:t>：</w:t>
      </w:r>
    </w:p>
    <w:p w:rsidR="00BD4CA6" w:rsidRPr="00DC4DD1" w:rsidRDefault="00BD4CA6" w:rsidP="00DC4DD1">
      <w:pPr>
        <w:widowControl/>
        <w:autoSpaceDE w:val="0"/>
        <w:autoSpaceDN w:val="0"/>
        <w:spacing w:line="380" w:lineRule="exact"/>
        <w:ind w:left="780"/>
        <w:textAlignment w:val="bottom"/>
        <w:rPr>
          <w:sz w:val="24"/>
        </w:rPr>
      </w:pPr>
      <w:r w:rsidRPr="00DC4DD1">
        <w:rPr>
          <w:rFonts w:hint="eastAsia"/>
          <w:sz w:val="24"/>
        </w:rPr>
        <w:t>通过本课程的学习，学生应能掌握计算机基础应用和计算机网络的基础知识；了解网络体系结构及功能特点；了解网络应用技术及发展；熟悉计算机网络的互联以及</w:t>
      </w:r>
      <w:r w:rsidRPr="00DC4DD1">
        <w:rPr>
          <w:sz w:val="24"/>
        </w:rPr>
        <w:t>Internet</w:t>
      </w:r>
      <w:r w:rsidRPr="00DC4DD1">
        <w:rPr>
          <w:rFonts w:hint="eastAsia"/>
          <w:sz w:val="24"/>
        </w:rPr>
        <w:t>应用技术，熟悉基本的网络操作系统及网络应用。</w:t>
      </w:r>
    </w:p>
    <w:p w:rsidR="00BD4CA6" w:rsidRPr="00DC4DD1" w:rsidRDefault="00BD4CA6" w:rsidP="003714DE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F76E23">
        <w:rPr>
          <w:rFonts w:ascii="华文楷体" w:eastAsia="华文楷体" w:hAnsi="华文楷体" w:hint="eastAsia"/>
          <w:b/>
          <w:sz w:val="24"/>
        </w:rPr>
        <w:t>能力目标</w:t>
      </w:r>
      <w:r>
        <w:rPr>
          <w:rFonts w:hint="eastAsia"/>
          <w:sz w:val="24"/>
        </w:rPr>
        <w:t>：</w:t>
      </w:r>
    </w:p>
    <w:p w:rsidR="00BD4CA6" w:rsidRDefault="00BD4CA6" w:rsidP="00DC4DD1">
      <w:pPr>
        <w:pStyle w:val="ListParagraph"/>
        <w:widowControl/>
        <w:numPr>
          <w:ilvl w:val="0"/>
          <w:numId w:val="19"/>
        </w:numPr>
        <w:autoSpaceDE w:val="0"/>
        <w:autoSpaceDN w:val="0"/>
        <w:spacing w:line="380" w:lineRule="exact"/>
        <w:ind w:firstLineChars="0"/>
        <w:textAlignment w:val="bottom"/>
        <w:rPr>
          <w:sz w:val="24"/>
        </w:rPr>
      </w:pPr>
      <w:r>
        <w:rPr>
          <w:sz w:val="24"/>
        </w:rPr>
        <w:t>Windows</w:t>
      </w:r>
      <w:r>
        <w:rPr>
          <w:rFonts w:hint="eastAsia"/>
          <w:sz w:val="24"/>
        </w:rPr>
        <w:t>操作系统使用能力；</w:t>
      </w:r>
    </w:p>
    <w:p w:rsidR="00BD4CA6" w:rsidRDefault="00BD4CA6" w:rsidP="00DC4DD1">
      <w:pPr>
        <w:pStyle w:val="ListParagraph"/>
        <w:widowControl/>
        <w:numPr>
          <w:ilvl w:val="0"/>
          <w:numId w:val="19"/>
        </w:numPr>
        <w:autoSpaceDE w:val="0"/>
        <w:autoSpaceDN w:val="0"/>
        <w:spacing w:line="380" w:lineRule="exact"/>
        <w:ind w:firstLineChars="0"/>
        <w:textAlignment w:val="bottom"/>
        <w:rPr>
          <w:sz w:val="24"/>
        </w:rPr>
      </w:pPr>
      <w:r>
        <w:rPr>
          <w:rFonts w:hint="eastAsia"/>
          <w:sz w:val="24"/>
        </w:rPr>
        <w:t>精通</w:t>
      </w:r>
      <w:r>
        <w:rPr>
          <w:sz w:val="24"/>
        </w:rPr>
        <w:t>Microsoft Office</w:t>
      </w:r>
      <w:r>
        <w:rPr>
          <w:rFonts w:hint="eastAsia"/>
          <w:sz w:val="24"/>
        </w:rPr>
        <w:t>软件（</w:t>
      </w:r>
      <w:r>
        <w:rPr>
          <w:sz w:val="24"/>
        </w:rPr>
        <w:t>WORD,EXCEL,POWER POINT</w:t>
      </w:r>
      <w:r>
        <w:rPr>
          <w:rFonts w:hint="eastAsia"/>
          <w:sz w:val="24"/>
        </w:rPr>
        <w:t>）使用；</w:t>
      </w:r>
    </w:p>
    <w:p w:rsidR="00BD4CA6" w:rsidRPr="00DC4DD1" w:rsidRDefault="00BD4CA6" w:rsidP="00DC4DD1">
      <w:pPr>
        <w:pStyle w:val="ListParagraph"/>
        <w:widowControl/>
        <w:numPr>
          <w:ilvl w:val="0"/>
          <w:numId w:val="19"/>
        </w:numPr>
        <w:autoSpaceDE w:val="0"/>
        <w:autoSpaceDN w:val="0"/>
        <w:spacing w:line="380" w:lineRule="exact"/>
        <w:ind w:firstLineChars="0"/>
        <w:textAlignment w:val="bottom"/>
        <w:rPr>
          <w:sz w:val="24"/>
        </w:rPr>
      </w:pPr>
      <w:r w:rsidRPr="00DC4DD1">
        <w:rPr>
          <w:rFonts w:hint="eastAsia"/>
          <w:sz w:val="24"/>
        </w:rPr>
        <w:t>计算机网络软硬件的安装、调试和运用能力</w:t>
      </w:r>
      <w:r>
        <w:rPr>
          <w:rFonts w:hint="eastAsia"/>
          <w:sz w:val="24"/>
        </w:rPr>
        <w:t>。</w:t>
      </w:r>
    </w:p>
    <w:p w:rsidR="00BD4CA6" w:rsidRDefault="00BD4CA6" w:rsidP="003714DE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F76E23">
        <w:rPr>
          <w:rFonts w:ascii="华文楷体" w:eastAsia="华文楷体" w:hAnsi="华文楷体" w:hint="eastAsia"/>
          <w:b/>
          <w:sz w:val="24"/>
        </w:rPr>
        <w:t>素质目标</w:t>
      </w:r>
      <w:r>
        <w:rPr>
          <w:rFonts w:hint="eastAsia"/>
          <w:sz w:val="24"/>
        </w:rPr>
        <w:t>：</w:t>
      </w:r>
    </w:p>
    <w:p w:rsidR="00BD4CA6" w:rsidRDefault="00BD4CA6" w:rsidP="00DC4DD1">
      <w:pPr>
        <w:widowControl/>
        <w:autoSpaceDE w:val="0"/>
        <w:autoSpaceDN w:val="0"/>
        <w:spacing w:line="380" w:lineRule="exact"/>
        <w:ind w:left="780"/>
        <w:textAlignment w:val="bottom"/>
        <w:rPr>
          <w:sz w:val="24"/>
        </w:rPr>
      </w:pPr>
      <w:r w:rsidRPr="00DC4DD1">
        <w:rPr>
          <w:rFonts w:hint="eastAsia"/>
          <w:sz w:val="24"/>
        </w:rPr>
        <w:t>培养学生形成整个计算机网络体系结构的全局观</w:t>
      </w:r>
      <w:r>
        <w:rPr>
          <w:rFonts w:hint="eastAsia"/>
          <w:sz w:val="24"/>
        </w:rPr>
        <w:t>。</w:t>
      </w:r>
    </w:p>
    <w:p w:rsidR="00BD4CA6" w:rsidRDefault="00BD4CA6" w:rsidP="00FA1261">
      <w:pPr>
        <w:rPr>
          <w:b/>
          <w:sz w:val="24"/>
        </w:rPr>
      </w:pPr>
    </w:p>
    <w:p w:rsidR="00BD4CA6" w:rsidRDefault="00BD4CA6" w:rsidP="00DA100C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二</w:t>
      </w:r>
      <w:r w:rsidRPr="00DA100C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教学内容及</w:t>
      </w:r>
      <w:r w:rsidRPr="00DA100C">
        <w:rPr>
          <w:rFonts w:ascii="黑体" w:eastAsia="黑体" w:hAnsi="Arial" w:hint="eastAsia"/>
          <w:sz w:val="24"/>
        </w:rPr>
        <w:t>安排</w:t>
      </w:r>
    </w:p>
    <w:p w:rsidR="00BD4CA6" w:rsidRPr="00DA100C" w:rsidRDefault="00BD4CA6" w:rsidP="00DA100C">
      <w:pPr>
        <w:rPr>
          <w:rFonts w:ascii="黑体" w:eastAsia="黑体" w:hAnsi="Arial"/>
          <w:sz w:val="24"/>
        </w:rPr>
      </w:pP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5"/>
        <w:gridCol w:w="1134"/>
        <w:gridCol w:w="3541"/>
        <w:gridCol w:w="2549"/>
      </w:tblGrid>
      <w:tr w:rsidR="00BD4CA6" w:rsidRPr="003903A5">
        <w:trPr>
          <w:jc w:val="center"/>
        </w:trPr>
        <w:tc>
          <w:tcPr>
            <w:tcW w:w="663" w:type="pct"/>
            <w:vAlign w:val="center"/>
          </w:tcPr>
          <w:p w:rsidR="00BD4CA6" w:rsidRPr="00DA100C" w:rsidRDefault="00BD4CA6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教学周</w:t>
            </w:r>
          </w:p>
        </w:tc>
        <w:tc>
          <w:tcPr>
            <w:tcW w:w="681" w:type="pct"/>
            <w:vAlign w:val="center"/>
          </w:tcPr>
          <w:p w:rsidR="00BD4CA6" w:rsidRPr="00DA100C" w:rsidRDefault="00BD4CA6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日期</w:t>
            </w:r>
          </w:p>
        </w:tc>
        <w:tc>
          <w:tcPr>
            <w:tcW w:w="2126" w:type="pct"/>
            <w:vAlign w:val="center"/>
          </w:tcPr>
          <w:p w:rsidR="00BD4CA6" w:rsidRPr="00DA100C" w:rsidRDefault="00BD4CA6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教学内容</w:t>
            </w:r>
          </w:p>
        </w:tc>
        <w:tc>
          <w:tcPr>
            <w:tcW w:w="1530" w:type="pct"/>
            <w:vAlign w:val="center"/>
          </w:tcPr>
          <w:p w:rsidR="00BD4CA6" w:rsidRPr="00DA100C" w:rsidRDefault="00BD4CA6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作业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D7677D">
            <w:pPr>
              <w:spacing w:line="260" w:lineRule="exact"/>
              <w:rPr>
                <w:sz w:val="20"/>
                <w:szCs w:val="21"/>
              </w:rPr>
            </w:pPr>
          </w:p>
        </w:tc>
        <w:tc>
          <w:tcPr>
            <w:tcW w:w="2126" w:type="pct"/>
            <w:tcBorders>
              <w:bottom w:val="single" w:sz="4" w:space="0" w:color="auto"/>
            </w:tcBorders>
            <w:vAlign w:val="center"/>
          </w:tcPr>
          <w:p w:rsidR="00BD4CA6" w:rsidRPr="00A04EA7" w:rsidRDefault="00BD4CA6" w:rsidP="00D7677D">
            <w:pPr>
              <w:spacing w:line="260" w:lineRule="exact"/>
            </w:pPr>
          </w:p>
        </w:tc>
        <w:tc>
          <w:tcPr>
            <w:tcW w:w="1530" w:type="pct"/>
            <w:vAlign w:val="center"/>
          </w:tcPr>
          <w:p w:rsidR="00BD4CA6" w:rsidRPr="007D4C5F" w:rsidRDefault="00BD4CA6" w:rsidP="002A44DC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FF2A27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2015.9.16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:rsidR="00BD4CA6" w:rsidRPr="00A04EA7" w:rsidRDefault="00BD4CA6" w:rsidP="00FF2A27">
            <w:pPr>
              <w:spacing w:line="260" w:lineRule="exact"/>
            </w:pPr>
            <w:r w:rsidRPr="00A04EA7">
              <w:rPr>
                <w:rFonts w:hint="eastAsia"/>
              </w:rPr>
              <w:t>计算机基础知识概述</w:t>
            </w:r>
          </w:p>
        </w:tc>
        <w:tc>
          <w:tcPr>
            <w:tcW w:w="1530" w:type="pct"/>
            <w:vAlign w:val="center"/>
          </w:tcPr>
          <w:p w:rsidR="00BD4CA6" w:rsidRPr="007D4C5F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r>
              <w:t>Word</w:t>
            </w:r>
            <w:r>
              <w:rPr>
                <w:rFonts w:hint="eastAsia"/>
              </w:rPr>
              <w:t>上机练习初步，可以暂不交作业。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:rsidR="00BD4CA6" w:rsidRPr="00CF698D" w:rsidRDefault="00BD4CA6" w:rsidP="00FF2A27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BD4CA6" w:rsidRPr="00CF698D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2015.9.23</w:t>
            </w:r>
          </w:p>
        </w:tc>
        <w:tc>
          <w:tcPr>
            <w:tcW w:w="2126" w:type="pct"/>
            <w:tcBorders>
              <w:bottom w:val="single" w:sz="4" w:space="0" w:color="auto"/>
            </w:tcBorders>
            <w:vAlign w:val="center"/>
          </w:tcPr>
          <w:p w:rsidR="00BD4CA6" w:rsidRPr="00A04EA7" w:rsidRDefault="00BD4CA6" w:rsidP="00FF2A27">
            <w:pPr>
              <w:spacing w:line="260" w:lineRule="exact"/>
            </w:pPr>
            <w:r w:rsidRPr="00A04EA7">
              <w:t>Word</w:t>
            </w:r>
            <w:r w:rsidRPr="00A04EA7">
              <w:rPr>
                <w:rFonts w:hint="eastAsia"/>
              </w:rPr>
              <w:t>软件的使用</w:t>
            </w:r>
          </w:p>
        </w:tc>
        <w:tc>
          <w:tcPr>
            <w:tcW w:w="1530" w:type="pct"/>
            <w:tcBorders>
              <w:bottom w:val="single" w:sz="4" w:space="0" w:color="auto"/>
            </w:tcBorders>
            <w:vAlign w:val="center"/>
          </w:tcPr>
          <w:p w:rsidR="00BD4CA6" w:rsidRPr="00621C55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r>
              <w:t>Word</w:t>
            </w:r>
            <w:r>
              <w:rPr>
                <w:rFonts w:hint="eastAsia"/>
              </w:rPr>
              <w:t>上机练习，本周内上交。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Default="00BD4CA6" w:rsidP="00FF2A27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2015.9.30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:rsidR="00BD4CA6" w:rsidRPr="00A04EA7" w:rsidRDefault="00BD4CA6" w:rsidP="00FF2A27">
            <w:pPr>
              <w:spacing w:line="260" w:lineRule="exact"/>
            </w:pPr>
            <w:r w:rsidRPr="00A04EA7">
              <w:t>Excel</w:t>
            </w:r>
            <w:r w:rsidRPr="00A04EA7">
              <w:rPr>
                <w:rFonts w:hint="eastAsia"/>
              </w:rPr>
              <w:t>软件的使用</w:t>
            </w:r>
          </w:p>
        </w:tc>
        <w:tc>
          <w:tcPr>
            <w:tcW w:w="1530" w:type="pct"/>
            <w:tcBorders>
              <w:top w:val="single" w:sz="4" w:space="0" w:color="auto"/>
            </w:tcBorders>
            <w:vAlign w:val="center"/>
          </w:tcPr>
          <w:p w:rsidR="00BD4CA6" w:rsidRPr="00D01F8A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r>
              <w:t>EXCEL</w:t>
            </w:r>
            <w:r>
              <w:rPr>
                <w:rFonts w:hint="eastAsia"/>
              </w:rPr>
              <w:t>上机练习，本周内上交。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FF2A27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681" w:type="pct"/>
            <w:vAlign w:val="center"/>
          </w:tcPr>
          <w:p w:rsidR="00BD4CA6" w:rsidRDefault="00BD4CA6" w:rsidP="00FF2A27">
            <w:pPr>
              <w:spacing w:line="260" w:lineRule="exact"/>
              <w:rPr>
                <w:sz w:val="20"/>
                <w:szCs w:val="21"/>
              </w:rPr>
            </w:pPr>
            <w:bookmarkStart w:id="0" w:name="_GoBack"/>
            <w:bookmarkEnd w:id="0"/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:rsidR="00BD4CA6" w:rsidRPr="00A04EA7" w:rsidRDefault="00BD4CA6" w:rsidP="00FF2A27">
            <w:pPr>
              <w:spacing w:line="260" w:lineRule="exact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FF2A27">
            <w:pPr>
              <w:spacing w:line="260" w:lineRule="exact"/>
            </w:pP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</w:t>
            </w:r>
          </w:p>
        </w:tc>
        <w:tc>
          <w:tcPr>
            <w:tcW w:w="681" w:type="pct"/>
            <w:vAlign w:val="center"/>
          </w:tcPr>
          <w:p w:rsidR="00BD4CA6" w:rsidRDefault="00BD4CA6" w:rsidP="00597AFB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2015.10.14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 w:rsidRPr="00A04EA7">
              <w:t>PPT</w:t>
            </w:r>
            <w:r w:rsidRPr="00A04EA7">
              <w:rPr>
                <w:rFonts w:hint="eastAsia"/>
              </w:rPr>
              <w:t>软件的使用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t>PPT</w:t>
            </w:r>
            <w:r>
              <w:rPr>
                <w:rFonts w:hint="eastAsia"/>
              </w:rPr>
              <w:t>上机练习，本周内上交。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7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2015.10.21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 w:rsidRPr="00E23AD1">
              <w:rPr>
                <w:rFonts w:hint="eastAsia"/>
              </w:rPr>
              <w:t>计算机网络概述</w:t>
            </w:r>
            <w:r>
              <w:rPr>
                <w:rFonts w:hint="eastAsia"/>
              </w:rPr>
              <w:t>；</w:t>
            </w:r>
            <w:r w:rsidRPr="00E23AD1">
              <w:t>Internet</w:t>
            </w:r>
            <w:r w:rsidRPr="00E23AD1">
              <w:rPr>
                <w:rFonts w:hint="eastAsia"/>
              </w:rPr>
              <w:t>技术基础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 w:rsidRPr="00A04EA7">
              <w:rPr>
                <w:rFonts w:hint="eastAsia"/>
              </w:rPr>
              <w:t>了解实验室网络环境，</w:t>
            </w:r>
            <w:r>
              <w:rPr>
                <w:rFonts w:hint="eastAsia"/>
              </w:rPr>
              <w:t>本周完成</w:t>
            </w:r>
            <w:r w:rsidRPr="00A04EA7">
              <w:rPr>
                <w:rFonts w:hint="eastAsia"/>
              </w:rPr>
              <w:t>计算机网络概述</w:t>
            </w:r>
            <w:r>
              <w:rPr>
                <w:rFonts w:hint="eastAsia"/>
              </w:rPr>
              <w:t>和</w:t>
            </w:r>
            <w:r w:rsidRPr="00A04EA7">
              <w:t>Internet</w:t>
            </w:r>
            <w:r w:rsidRPr="00A04EA7">
              <w:rPr>
                <w:rFonts w:hint="eastAsia"/>
              </w:rPr>
              <w:t>技术基础作业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2015.10.28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 w:rsidRPr="00E23AD1">
              <w:t>Internet</w:t>
            </w:r>
            <w:r w:rsidRPr="00E23AD1">
              <w:rPr>
                <w:rFonts w:hint="eastAsia"/>
              </w:rPr>
              <w:t>的接入</w:t>
            </w:r>
            <w:r>
              <w:rPr>
                <w:rFonts w:hint="eastAsia"/>
              </w:rPr>
              <w:t>技术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了解</w:t>
            </w:r>
            <w:r>
              <w:t>Internet</w:t>
            </w:r>
            <w:r>
              <w:rPr>
                <w:rFonts w:hint="eastAsia"/>
              </w:rPr>
              <w:t>接入方式，本周完成</w:t>
            </w:r>
            <w:r>
              <w:t>Internet</w:t>
            </w:r>
            <w:r>
              <w:rPr>
                <w:rFonts w:hint="eastAsia"/>
              </w:rPr>
              <w:t>接入的作业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60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2015.11.4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56" w:lineRule="exact"/>
            </w:pPr>
            <w:r w:rsidRPr="00E23AD1">
              <w:t>WWW</w:t>
            </w:r>
            <w:r w:rsidRPr="00E23AD1">
              <w:rPr>
                <w:rFonts w:hint="eastAsia"/>
              </w:rPr>
              <w:t>浏览与信息搜索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浏览器和搜索引擎的使用，本周完成课后作业。</w:t>
            </w:r>
          </w:p>
        </w:tc>
      </w:tr>
      <w:tr w:rsidR="00BD4CA6" w:rsidRPr="008749FD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7D4F79" w:rsidRDefault="00BD4CA6" w:rsidP="00597AFB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7D4F79">
              <w:rPr>
                <w:sz w:val="20"/>
                <w:szCs w:val="21"/>
              </w:rPr>
              <w:t>10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2015.11.11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56" w:lineRule="exact"/>
            </w:pPr>
            <w:r w:rsidRPr="00E23AD1">
              <w:rPr>
                <w:rFonts w:hint="eastAsia"/>
              </w:rPr>
              <w:t>电子邮件</w:t>
            </w:r>
            <w:r w:rsidRPr="00E23AD1">
              <w:t>E-mail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电子邮件客户端的使用，本周完成</w:t>
            </w:r>
            <w:r>
              <w:t>Email</w:t>
            </w:r>
            <w:r>
              <w:rPr>
                <w:rFonts w:hint="eastAsia"/>
              </w:rPr>
              <w:t>的课后作业。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2015.11.18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56" w:lineRule="exact"/>
            </w:pPr>
            <w:r w:rsidRPr="00E23AD1">
              <w:rPr>
                <w:rFonts w:hint="eastAsia"/>
              </w:rPr>
              <w:t>文件传输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使用</w:t>
            </w:r>
            <w:r>
              <w:t>P2P</w:t>
            </w:r>
            <w:r>
              <w:rPr>
                <w:rFonts w:hint="eastAsia"/>
              </w:rPr>
              <w:t>类型的下载工具软件，本周完成课后作业。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BD4CA6" w:rsidRPr="008749FD" w:rsidRDefault="00BD4CA6" w:rsidP="00597AFB">
            <w:pPr>
              <w:spacing w:line="256" w:lineRule="exact"/>
              <w:rPr>
                <w:i/>
                <w:sz w:val="20"/>
                <w:szCs w:val="21"/>
              </w:rPr>
            </w:pPr>
            <w:r>
              <w:rPr>
                <w:sz w:val="20"/>
                <w:szCs w:val="21"/>
              </w:rPr>
              <w:t>2015.11.25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56" w:lineRule="exact"/>
            </w:pPr>
            <w:r w:rsidRPr="00E23AD1">
              <w:rPr>
                <w:rFonts w:hint="eastAsia"/>
              </w:rPr>
              <w:t>网络交流与娱乐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使用各种网络交流软件，本周完成课后作业。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2015.12.2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56" w:lineRule="exact"/>
            </w:pPr>
            <w:r w:rsidRPr="00E23AD1">
              <w:rPr>
                <w:rFonts w:hint="eastAsia"/>
              </w:rPr>
              <w:t>电子商务技术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了解电子商务的架构和流程，本周完成课后作业。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2015.12.9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pPr>
              <w:spacing w:line="256" w:lineRule="exact"/>
            </w:pPr>
            <w:r w:rsidRPr="00E23AD1">
              <w:t>Windows</w:t>
            </w:r>
            <w:r w:rsidRPr="00E23AD1">
              <w:rPr>
                <w:rFonts w:hint="eastAsia"/>
              </w:rPr>
              <w:t>操作系统的网络功能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应用</w:t>
            </w:r>
            <w:r>
              <w:t>windows</w:t>
            </w:r>
            <w:r>
              <w:rPr>
                <w:rFonts w:hint="eastAsia"/>
              </w:rPr>
              <w:t>操作系统的网络功能。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vAlign w:val="center"/>
          </w:tcPr>
          <w:p w:rsidR="00BD4CA6" w:rsidRPr="00CF698D" w:rsidRDefault="00BD4CA6" w:rsidP="00597AFB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15</w:t>
            </w:r>
          </w:p>
        </w:tc>
        <w:tc>
          <w:tcPr>
            <w:tcW w:w="681" w:type="pct"/>
            <w:vAlign w:val="center"/>
          </w:tcPr>
          <w:p w:rsidR="00BD4CA6" w:rsidRPr="00CF698D" w:rsidRDefault="00BD4CA6" w:rsidP="00597AF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2015.12.16</w:t>
            </w:r>
          </w:p>
        </w:tc>
        <w:tc>
          <w:tcPr>
            <w:tcW w:w="2126" w:type="pct"/>
            <w:vAlign w:val="center"/>
          </w:tcPr>
          <w:p w:rsidR="00BD4CA6" w:rsidRPr="00A04EA7" w:rsidRDefault="00BD4CA6" w:rsidP="00597AFB">
            <w:r w:rsidRPr="00E23AD1">
              <w:t>Windows</w:t>
            </w:r>
            <w:r w:rsidRPr="00E23AD1">
              <w:rPr>
                <w:rFonts w:hint="eastAsia"/>
              </w:rPr>
              <w:t>操作系统的网络功能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1530" w:type="pct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本周完成网络功能的课后作业。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BD4CA6" w:rsidRPr="00CF698D" w:rsidRDefault="00BD4CA6" w:rsidP="00597AFB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16</w:t>
            </w:r>
          </w:p>
        </w:tc>
        <w:tc>
          <w:tcPr>
            <w:tcW w:w="681" w:type="pct"/>
            <w:shd w:val="clear" w:color="auto" w:fill="FFFFFF"/>
            <w:vAlign w:val="center"/>
          </w:tcPr>
          <w:p w:rsidR="00BD4CA6" w:rsidRPr="00CF698D" w:rsidRDefault="00BD4CA6" w:rsidP="00597AFB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2015.12.23</w:t>
            </w:r>
          </w:p>
        </w:tc>
        <w:tc>
          <w:tcPr>
            <w:tcW w:w="2126" w:type="pct"/>
            <w:shd w:val="clear" w:color="auto" w:fill="FFFFFF"/>
            <w:vAlign w:val="center"/>
          </w:tcPr>
          <w:p w:rsidR="00BD4CA6" w:rsidRPr="00A04EA7" w:rsidRDefault="00BD4CA6" w:rsidP="00597AFB">
            <w:r w:rsidRPr="00E23AD1">
              <w:rPr>
                <w:rFonts w:hint="eastAsia"/>
              </w:rPr>
              <w:t>计算机网络安全</w:t>
            </w:r>
          </w:p>
        </w:tc>
        <w:tc>
          <w:tcPr>
            <w:tcW w:w="1530" w:type="pct"/>
            <w:shd w:val="clear" w:color="auto" w:fill="FFFFFF"/>
            <w:vAlign w:val="center"/>
          </w:tcPr>
          <w:p w:rsidR="00BD4CA6" w:rsidRPr="00A04EA7" w:rsidRDefault="00BD4CA6" w:rsidP="00597AFB">
            <w:pPr>
              <w:spacing w:line="260" w:lineRule="exact"/>
            </w:pPr>
            <w:r>
              <w:rPr>
                <w:rFonts w:hint="eastAsia"/>
              </w:rPr>
              <w:t>熟悉操作系统的安全设置，使用安全软件。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BD4CA6" w:rsidRPr="00CF698D" w:rsidRDefault="00BD4CA6" w:rsidP="00472DAF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17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BD4CA6" w:rsidRPr="00621C55" w:rsidRDefault="00BD4CA6" w:rsidP="00472DA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  <w:tr w:rsidR="00BD4CA6" w:rsidRPr="00621C55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BD4CA6" w:rsidRPr="00CF698D" w:rsidRDefault="00BD4CA6" w:rsidP="00472DAF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18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BD4CA6" w:rsidRPr="00621C55" w:rsidRDefault="00BD4CA6" w:rsidP="00472DA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</w:tbl>
    <w:p w:rsidR="00BD4CA6" w:rsidRDefault="00BD4CA6" w:rsidP="00472DAF">
      <w:pPr>
        <w:rPr>
          <w:rFonts w:ascii="黑体" w:eastAsia="黑体" w:hAnsi="Arial"/>
          <w:sz w:val="24"/>
        </w:rPr>
      </w:pPr>
    </w:p>
    <w:p w:rsidR="00BD4CA6" w:rsidRDefault="00BD4CA6" w:rsidP="00472DAF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三、教学要求</w:t>
      </w:r>
    </w:p>
    <w:p w:rsidR="00BD4CA6" w:rsidRPr="00E37F02" w:rsidRDefault="00BD4CA6" w:rsidP="004E5AB2">
      <w:pPr>
        <w:numPr>
          <w:ilvl w:val="0"/>
          <w:numId w:val="20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认真完成课前的预习</w:t>
      </w:r>
      <w:r w:rsidRPr="00E37F02">
        <w:rPr>
          <w:rFonts w:ascii="华文楷体" w:eastAsia="华文楷体" w:hAnsi="华文楷体" w:hint="eastAsia"/>
          <w:sz w:val="24"/>
        </w:rPr>
        <w:t>，课堂</w:t>
      </w:r>
      <w:r>
        <w:rPr>
          <w:rFonts w:ascii="华文楷体" w:eastAsia="华文楷体" w:hAnsi="华文楷体" w:hint="eastAsia"/>
          <w:sz w:val="24"/>
        </w:rPr>
        <w:t>上</w:t>
      </w:r>
      <w:r w:rsidRPr="00E37F02">
        <w:rPr>
          <w:rFonts w:ascii="华文楷体" w:eastAsia="华文楷体" w:hAnsi="华文楷体" w:hint="eastAsia"/>
          <w:sz w:val="24"/>
        </w:rPr>
        <w:t>以讨论</w:t>
      </w:r>
      <w:r>
        <w:rPr>
          <w:rFonts w:ascii="华文楷体" w:eastAsia="华文楷体" w:hAnsi="华文楷体" w:hint="eastAsia"/>
          <w:sz w:val="24"/>
        </w:rPr>
        <w:t>重点难点问题和完成一项具体知识点学习</w:t>
      </w:r>
      <w:r w:rsidRPr="00E37F02">
        <w:rPr>
          <w:rFonts w:ascii="华文楷体" w:eastAsia="华文楷体" w:hAnsi="华文楷体" w:hint="eastAsia"/>
          <w:sz w:val="24"/>
        </w:rPr>
        <w:t>为主；</w:t>
      </w:r>
    </w:p>
    <w:p w:rsidR="00BD4CA6" w:rsidRPr="00E37F02" w:rsidRDefault="00BD4CA6" w:rsidP="004E5AB2">
      <w:pPr>
        <w:numPr>
          <w:ilvl w:val="0"/>
          <w:numId w:val="20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 w:rsidRPr="00E37F02">
        <w:rPr>
          <w:rFonts w:ascii="华文楷体" w:eastAsia="华文楷体" w:hAnsi="华文楷体" w:hint="eastAsia"/>
          <w:sz w:val="24"/>
        </w:rPr>
        <w:t>课堂</w:t>
      </w:r>
      <w:r>
        <w:rPr>
          <w:rFonts w:ascii="华文楷体" w:eastAsia="华文楷体" w:hAnsi="华文楷体" w:hint="eastAsia"/>
          <w:sz w:val="24"/>
        </w:rPr>
        <w:t>中有</w:t>
      </w:r>
      <w:r>
        <w:rPr>
          <w:rFonts w:ascii="华文楷体" w:eastAsia="华文楷体" w:hAnsi="华文楷体"/>
          <w:sz w:val="24"/>
        </w:rPr>
        <w:t>40</w:t>
      </w:r>
      <w:r>
        <w:rPr>
          <w:rFonts w:ascii="华文楷体" w:eastAsia="华文楷体" w:hAnsi="华文楷体" w:hint="eastAsia"/>
          <w:sz w:val="24"/>
        </w:rPr>
        <w:t>分钟为上机操作，考查对本次课内容的掌握程度</w:t>
      </w:r>
      <w:r w:rsidRPr="00E37F02">
        <w:rPr>
          <w:rFonts w:ascii="华文楷体" w:eastAsia="华文楷体" w:hAnsi="华文楷体" w:hint="eastAsia"/>
          <w:sz w:val="24"/>
        </w:rPr>
        <w:t>，并作为平时成绩的一部分；</w:t>
      </w:r>
    </w:p>
    <w:p w:rsidR="00BD4CA6" w:rsidRPr="00E37F02" w:rsidRDefault="00BD4CA6" w:rsidP="004E5AB2">
      <w:pPr>
        <w:numPr>
          <w:ilvl w:val="0"/>
          <w:numId w:val="20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课堂上需要提交上机操作报告，写出上机操作的最终结果，截取上机操作的最终结果。总结本次上机操作中出现的问题</w:t>
      </w:r>
      <w:r w:rsidRPr="00E37F02">
        <w:rPr>
          <w:rFonts w:ascii="华文楷体" w:eastAsia="华文楷体" w:hAnsi="华文楷体" w:hint="eastAsia"/>
          <w:sz w:val="24"/>
        </w:rPr>
        <w:t>和解决</w:t>
      </w:r>
      <w:r>
        <w:rPr>
          <w:rFonts w:ascii="华文楷体" w:eastAsia="华文楷体" w:hAnsi="华文楷体" w:hint="eastAsia"/>
          <w:sz w:val="24"/>
        </w:rPr>
        <w:t>问题的思路。</w:t>
      </w:r>
    </w:p>
    <w:p w:rsidR="00BD4CA6" w:rsidRPr="004E5AB2" w:rsidRDefault="00BD4CA6" w:rsidP="00A04EA7">
      <w:pPr>
        <w:numPr>
          <w:ilvl w:val="0"/>
          <w:numId w:val="20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 w:rsidRPr="00E37F02">
        <w:rPr>
          <w:rFonts w:ascii="华文楷体" w:eastAsia="华文楷体" w:hAnsi="华文楷体" w:hint="eastAsia"/>
          <w:sz w:val="24"/>
        </w:rPr>
        <w:t>综合设计任务</w:t>
      </w:r>
      <w:r>
        <w:rPr>
          <w:rFonts w:ascii="华文楷体" w:eastAsia="华文楷体" w:hAnsi="华文楷体" w:hint="eastAsia"/>
          <w:sz w:val="24"/>
        </w:rPr>
        <w:t>独立完成。抄袭不计分。</w:t>
      </w:r>
    </w:p>
    <w:p w:rsidR="00BD4CA6" w:rsidRDefault="00BD4CA6" w:rsidP="00472DAF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四、授课方式</w:t>
      </w:r>
    </w:p>
    <w:p w:rsidR="00BD4CA6" w:rsidRDefault="00BD4CA6" w:rsidP="003714DE">
      <w:pPr>
        <w:widowControl/>
        <w:autoSpaceDE w:val="0"/>
        <w:autoSpaceDN w:val="0"/>
        <w:spacing w:line="380" w:lineRule="exact"/>
        <w:ind w:firstLineChars="175" w:firstLine="368"/>
        <w:textAlignment w:val="bottom"/>
      </w:pPr>
      <w:r>
        <w:rPr>
          <w:rFonts w:hint="eastAsia"/>
        </w:rPr>
        <w:t>课堂讲授与软件实践相结合。</w:t>
      </w:r>
    </w:p>
    <w:p w:rsidR="00BD4CA6" w:rsidRPr="003714DE" w:rsidRDefault="00BD4CA6" w:rsidP="00472DAF">
      <w:pPr>
        <w:rPr>
          <w:rFonts w:ascii="黑体" w:eastAsia="黑体" w:hAnsi="Arial"/>
          <w:sz w:val="24"/>
        </w:rPr>
      </w:pPr>
    </w:p>
    <w:p w:rsidR="00BD4CA6" w:rsidRPr="00F76E23" w:rsidRDefault="00BD4CA6" w:rsidP="00DC1F1E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五、采用教材</w:t>
      </w:r>
    </w:p>
    <w:p w:rsidR="00BD4CA6" w:rsidRPr="002B4313" w:rsidRDefault="00BD4CA6" w:rsidP="00DC1F1E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</w:pPr>
      <w:r>
        <w:rPr>
          <w:rFonts w:ascii="华文楷体" w:eastAsia="华文楷体" w:hAnsi="华文楷体" w:hint="eastAsia"/>
          <w:b/>
          <w:sz w:val="24"/>
        </w:rPr>
        <w:t>必读书目</w:t>
      </w:r>
      <w:r>
        <w:rPr>
          <w:rFonts w:hint="eastAsia"/>
          <w:sz w:val="24"/>
        </w:rPr>
        <w:t>：</w:t>
      </w:r>
      <w:r w:rsidRPr="002B4313">
        <w:rPr>
          <w:rFonts w:hint="eastAsia"/>
        </w:rPr>
        <w:t>《网络技术基础与</w:t>
      </w:r>
      <w:r w:rsidRPr="002B4313">
        <w:t>Internet</w:t>
      </w:r>
      <w:r w:rsidRPr="002B4313">
        <w:rPr>
          <w:rFonts w:hint="eastAsia"/>
        </w:rPr>
        <w:t>应用》王冀鲁，清华大学出版社，北京交通大学出版社，</w:t>
      </w:r>
      <w:r w:rsidRPr="002B4313">
        <w:t>2009.8</w:t>
      </w:r>
    </w:p>
    <w:p w:rsidR="00BD4CA6" w:rsidRPr="00AC2A68" w:rsidRDefault="00BD4CA6" w:rsidP="00DC1F1E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DA100C">
        <w:rPr>
          <w:rFonts w:ascii="华文楷体" w:eastAsia="华文楷体" w:hAnsi="华文楷体" w:hint="eastAsia"/>
          <w:b/>
          <w:sz w:val="24"/>
        </w:rPr>
        <w:t>推荐书目</w:t>
      </w:r>
      <w:r>
        <w:rPr>
          <w:rFonts w:hint="eastAsia"/>
          <w:sz w:val="24"/>
        </w:rPr>
        <w:t>：《</w:t>
      </w:r>
      <w:r w:rsidRPr="00E23AD1">
        <w:t>INTERNET</w:t>
      </w:r>
      <w:r w:rsidRPr="00E23AD1">
        <w:rPr>
          <w:rFonts w:hint="eastAsia"/>
        </w:rPr>
        <w:t>技术及其应用</w:t>
      </w:r>
      <w:r>
        <w:rPr>
          <w:rFonts w:hint="eastAsia"/>
        </w:rPr>
        <w:t>》</w:t>
      </w:r>
      <w:r w:rsidRPr="00E23AD1">
        <w:rPr>
          <w:rFonts w:hint="eastAsia"/>
        </w:rPr>
        <w:t>吴功宜，清华大学出版社，</w:t>
      </w:r>
      <w:r w:rsidRPr="00E23AD1">
        <w:t>2006</w:t>
      </w:r>
      <w:r>
        <w:t>.6</w:t>
      </w:r>
    </w:p>
    <w:p w:rsidR="00BD4CA6" w:rsidRDefault="00BD4CA6" w:rsidP="00AC2A68">
      <w:pPr>
        <w:widowControl/>
        <w:autoSpaceDE w:val="0"/>
        <w:autoSpaceDN w:val="0"/>
        <w:spacing w:line="380" w:lineRule="exact"/>
        <w:ind w:left="420"/>
        <w:textAlignment w:val="bottom"/>
        <w:rPr>
          <w:sz w:val="24"/>
        </w:rPr>
      </w:pPr>
    </w:p>
    <w:p w:rsidR="00BD4CA6" w:rsidRPr="001D140F" w:rsidRDefault="00BD4CA6" w:rsidP="00FA1261">
      <w:pPr>
        <w:spacing w:line="320" w:lineRule="exact"/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六</w:t>
      </w:r>
      <w:r w:rsidRPr="00E45A0A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考核方式</w:t>
      </w:r>
    </w:p>
    <w:p w:rsidR="00BD4CA6" w:rsidRDefault="00BD4CA6" w:rsidP="002B4313">
      <w:pPr>
        <w:pStyle w:val="ListParagraph"/>
        <w:spacing w:line="320" w:lineRule="exact"/>
        <w:ind w:left="420" w:firstLineChars="0" w:firstLine="0"/>
        <w:rPr>
          <w:rFonts w:ascii="华文楷体" w:eastAsia="华文楷体" w:hAnsi="华文楷体"/>
          <w:b/>
          <w:sz w:val="24"/>
        </w:rPr>
      </w:pPr>
      <w:r w:rsidRPr="0030547E">
        <w:rPr>
          <w:rFonts w:ascii="华文楷体" w:eastAsia="华文楷体" w:hAnsi="华文楷体"/>
          <w:b/>
          <w:sz w:val="24"/>
        </w:rPr>
        <w:t>1</w:t>
      </w:r>
      <w:r w:rsidRPr="0030547E">
        <w:rPr>
          <w:rFonts w:ascii="华文楷体" w:eastAsia="华文楷体" w:hAnsi="华文楷体" w:hint="eastAsia"/>
          <w:b/>
          <w:sz w:val="24"/>
        </w:rPr>
        <w:t>．</w:t>
      </w:r>
      <w:r w:rsidRPr="00992E7D">
        <w:rPr>
          <w:rFonts w:ascii="华文楷体" w:eastAsia="华文楷体" w:hAnsi="华文楷体" w:hint="eastAsia"/>
          <w:b/>
          <w:sz w:val="24"/>
        </w:rPr>
        <w:t>小测验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作业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平时论文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课下学习表现</w:t>
      </w:r>
      <w:r w:rsidRPr="00992E7D">
        <w:rPr>
          <w:rFonts w:ascii="华文楷体" w:eastAsia="华文楷体" w:hAnsi="华文楷体"/>
          <w:b/>
          <w:sz w:val="24"/>
        </w:rPr>
        <w:t>/</w:t>
      </w:r>
      <w:r>
        <w:rPr>
          <w:rFonts w:ascii="华文楷体" w:eastAsia="华文楷体" w:hAnsi="华文楷体"/>
          <w:b/>
          <w:sz w:val="24"/>
        </w:rPr>
        <w:t>30</w:t>
      </w:r>
      <w:r w:rsidRPr="00992E7D">
        <w:rPr>
          <w:rFonts w:ascii="华文楷体" w:eastAsia="华文楷体" w:hAnsi="华文楷体"/>
          <w:b/>
          <w:sz w:val="24"/>
        </w:rPr>
        <w:t>%</w:t>
      </w:r>
    </w:p>
    <w:p w:rsidR="00BD4CA6" w:rsidRPr="00AC2A68" w:rsidRDefault="00BD4CA6" w:rsidP="00AC2A68">
      <w:pPr>
        <w:pStyle w:val="ListParagraph"/>
        <w:spacing w:line="320" w:lineRule="exact"/>
        <w:ind w:left="420" w:firstLineChars="0"/>
      </w:pPr>
      <w:r w:rsidRPr="00AC2A68">
        <w:rPr>
          <w:rFonts w:hint="eastAsia"/>
        </w:rPr>
        <w:t>计算机基础部分作业共</w:t>
      </w:r>
      <w:r w:rsidRPr="00AC2A68">
        <w:t>10</w:t>
      </w:r>
      <w:r w:rsidRPr="00AC2A68">
        <w:rPr>
          <w:rFonts w:hint="eastAsia"/>
        </w:rPr>
        <w:t>分；网络部分作业共</w:t>
      </w:r>
      <w:r w:rsidRPr="00AC2A68">
        <w:t>20</w:t>
      </w:r>
      <w:r w:rsidRPr="00AC2A68">
        <w:rPr>
          <w:rFonts w:hint="eastAsia"/>
        </w:rPr>
        <w:t>分（网络部分平时作业每次</w:t>
      </w:r>
      <w:r w:rsidRPr="00AC2A68">
        <w:t>2</w:t>
      </w:r>
      <w:r w:rsidRPr="00AC2A68">
        <w:rPr>
          <w:rFonts w:hint="eastAsia"/>
        </w:rPr>
        <w:t>分），按时发送到指定邮箱。</w:t>
      </w:r>
    </w:p>
    <w:p w:rsidR="00BD4CA6" w:rsidRDefault="00BD4CA6" w:rsidP="002B4313">
      <w:pPr>
        <w:pStyle w:val="ListParagraph"/>
        <w:spacing w:line="320" w:lineRule="exact"/>
        <w:ind w:left="420" w:firstLineChars="0" w:firstLine="0"/>
        <w:rPr>
          <w:rFonts w:ascii="华文楷体" w:eastAsia="华文楷体" w:hAnsi="华文楷体"/>
          <w:b/>
          <w:sz w:val="24"/>
        </w:rPr>
      </w:pPr>
      <w:r>
        <w:rPr>
          <w:rFonts w:ascii="华文楷体" w:eastAsia="华文楷体" w:hAnsi="华文楷体"/>
          <w:b/>
          <w:sz w:val="24"/>
        </w:rPr>
        <w:t>2</w:t>
      </w:r>
      <w:r>
        <w:rPr>
          <w:rFonts w:ascii="华文楷体" w:eastAsia="华文楷体" w:hAnsi="华文楷体" w:hint="eastAsia"/>
          <w:b/>
          <w:sz w:val="24"/>
        </w:rPr>
        <w:t>．</w:t>
      </w:r>
      <w:r w:rsidRPr="00992E7D">
        <w:rPr>
          <w:rFonts w:ascii="华文楷体" w:eastAsia="华文楷体" w:hAnsi="华文楷体" w:hint="eastAsia"/>
          <w:b/>
          <w:sz w:val="24"/>
        </w:rPr>
        <w:t>课堂表现与出勤</w:t>
      </w:r>
      <w:r w:rsidRPr="00992E7D">
        <w:rPr>
          <w:rFonts w:ascii="华文楷体" w:eastAsia="华文楷体" w:hAnsi="华文楷体"/>
          <w:b/>
          <w:sz w:val="24"/>
        </w:rPr>
        <w:t>:</w:t>
      </w:r>
      <w:r>
        <w:rPr>
          <w:rFonts w:ascii="华文楷体" w:eastAsia="华文楷体" w:hAnsi="华文楷体"/>
          <w:b/>
          <w:sz w:val="24"/>
        </w:rPr>
        <w:t>10</w:t>
      </w:r>
      <w:r w:rsidRPr="00992E7D">
        <w:rPr>
          <w:rFonts w:ascii="华文楷体" w:eastAsia="华文楷体" w:hAnsi="华文楷体"/>
          <w:b/>
          <w:sz w:val="24"/>
        </w:rPr>
        <w:t>%</w:t>
      </w:r>
    </w:p>
    <w:p w:rsidR="00BD4CA6" w:rsidRPr="00AC2A68" w:rsidRDefault="00BD4CA6" w:rsidP="00AC2A68">
      <w:pPr>
        <w:pStyle w:val="ListParagraph"/>
        <w:spacing w:line="320" w:lineRule="exact"/>
        <w:ind w:left="420" w:firstLineChars="0"/>
      </w:pPr>
      <w:r w:rsidRPr="00AC2A68">
        <w:rPr>
          <w:rFonts w:hint="eastAsia"/>
        </w:rPr>
        <w:t>电子签到迟到一次扣</w:t>
      </w:r>
      <w:r w:rsidRPr="00AC2A68">
        <w:t>1</w:t>
      </w:r>
      <w:r w:rsidRPr="00AC2A68">
        <w:rPr>
          <w:rFonts w:hint="eastAsia"/>
        </w:rPr>
        <w:t>分，旷课扣</w:t>
      </w:r>
      <w:r w:rsidRPr="00AC2A68">
        <w:t>3</w:t>
      </w:r>
      <w:r w:rsidRPr="00AC2A68">
        <w:rPr>
          <w:rFonts w:hint="eastAsia"/>
        </w:rPr>
        <w:t>分，提前请假</w:t>
      </w:r>
      <w:r w:rsidRPr="00AC2A68">
        <w:t>1</w:t>
      </w:r>
      <w:r w:rsidRPr="00AC2A68">
        <w:rPr>
          <w:rFonts w:hint="eastAsia"/>
        </w:rPr>
        <w:t>次以内不扣分，超过一次或事后补假按照旷课处理。</w:t>
      </w:r>
    </w:p>
    <w:p w:rsidR="00BD4CA6" w:rsidRPr="0030547E" w:rsidRDefault="00BD4CA6" w:rsidP="002B4313">
      <w:pPr>
        <w:pStyle w:val="ListParagraph"/>
        <w:spacing w:line="320" w:lineRule="exact"/>
        <w:ind w:left="420" w:firstLineChars="0" w:firstLine="0"/>
        <w:rPr>
          <w:sz w:val="24"/>
        </w:rPr>
      </w:pPr>
      <w:r>
        <w:rPr>
          <w:rFonts w:ascii="华文楷体" w:eastAsia="华文楷体" w:hAnsi="华文楷体"/>
          <w:b/>
          <w:sz w:val="24"/>
        </w:rPr>
        <w:t>3</w:t>
      </w:r>
      <w:r>
        <w:rPr>
          <w:rFonts w:ascii="华文楷体" w:eastAsia="华文楷体" w:hAnsi="华文楷体" w:hint="eastAsia"/>
          <w:b/>
          <w:sz w:val="24"/>
        </w:rPr>
        <w:t>．</w:t>
      </w:r>
      <w:r w:rsidRPr="0030547E">
        <w:rPr>
          <w:rFonts w:ascii="华文楷体" w:eastAsia="华文楷体" w:hAnsi="华文楷体" w:hint="eastAsia"/>
          <w:b/>
          <w:sz w:val="24"/>
        </w:rPr>
        <w:t>期末考核</w:t>
      </w:r>
      <w:r w:rsidRPr="0030547E">
        <w:rPr>
          <w:rFonts w:ascii="华文楷体" w:eastAsia="华文楷体" w:hAnsi="华文楷体"/>
          <w:b/>
          <w:sz w:val="24"/>
        </w:rPr>
        <w:t>:  60 %</w:t>
      </w:r>
      <w:r>
        <w:rPr>
          <w:rFonts w:ascii="华文楷体" w:eastAsia="华文楷体" w:hAnsi="华文楷体" w:hint="eastAsia"/>
          <w:b/>
          <w:sz w:val="24"/>
        </w:rPr>
        <w:t>，</w:t>
      </w:r>
      <w:r w:rsidRPr="0030547E">
        <w:rPr>
          <w:rFonts w:ascii="华文楷体" w:eastAsia="华文楷体" w:hAnsi="华文楷体" w:hint="eastAsia"/>
          <w:b/>
          <w:sz w:val="24"/>
        </w:rPr>
        <w:t>统一考试（闭卷笔试）</w:t>
      </w:r>
      <w:r>
        <w:rPr>
          <w:rFonts w:ascii="华文楷体" w:eastAsia="华文楷体" w:hAnsi="华文楷体" w:hint="eastAsia"/>
          <w:b/>
          <w:sz w:val="24"/>
        </w:rPr>
        <w:t>。</w:t>
      </w:r>
    </w:p>
    <w:p w:rsidR="00BD4CA6" w:rsidRPr="002B4313" w:rsidRDefault="00BD4CA6" w:rsidP="000D1C93">
      <w:pPr>
        <w:spacing w:line="320" w:lineRule="exact"/>
        <w:ind w:leftChars="270" w:left="567"/>
        <w:rPr>
          <w:rFonts w:ascii="华文楷体" w:eastAsia="华文楷体" w:hAnsi="华文楷体"/>
          <w:b/>
          <w:sz w:val="24"/>
        </w:rPr>
      </w:pPr>
    </w:p>
    <w:p w:rsidR="00BD4CA6" w:rsidRPr="002B4313" w:rsidRDefault="00BD4CA6" w:rsidP="00FA1261">
      <w:pPr>
        <w:spacing w:line="320" w:lineRule="exact"/>
        <w:ind w:left="357"/>
        <w:rPr>
          <w:sz w:val="24"/>
        </w:rPr>
      </w:pPr>
    </w:p>
    <w:p w:rsidR="00BD4CA6" w:rsidRDefault="00BD4CA6" w:rsidP="00FA1261">
      <w:pPr>
        <w:spacing w:line="320" w:lineRule="exact"/>
        <w:ind w:left="284"/>
      </w:pPr>
    </w:p>
    <w:sectPr w:rsidR="00BD4CA6" w:rsidSect="008F6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A6" w:rsidRDefault="00BD4CA6" w:rsidP="00ED7BFF">
      <w:r>
        <w:separator/>
      </w:r>
    </w:p>
  </w:endnote>
  <w:endnote w:type="continuationSeparator" w:id="0">
    <w:p w:rsidR="00BD4CA6" w:rsidRDefault="00BD4CA6" w:rsidP="00ED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A6" w:rsidRDefault="00BD4CA6" w:rsidP="00ED7BFF">
      <w:r>
        <w:separator/>
      </w:r>
    </w:p>
  </w:footnote>
  <w:footnote w:type="continuationSeparator" w:id="0">
    <w:p w:rsidR="00BD4CA6" w:rsidRDefault="00BD4CA6" w:rsidP="00ED7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3FE798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5D29DE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7FBA69E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39DAD33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8304D61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A70419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26A88E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0185BF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86F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78A60A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ECC1245"/>
    <w:multiLevelType w:val="hybridMultilevel"/>
    <w:tmpl w:val="2B76D6F6"/>
    <w:lvl w:ilvl="0" w:tplc="158AD4AE">
      <w:start w:val="1"/>
      <w:numFmt w:val="decimal"/>
      <w:lvlText w:val="%1."/>
      <w:lvlJc w:val="left"/>
      <w:pPr>
        <w:ind w:left="1140" w:hanging="420"/>
      </w:pPr>
      <w:rPr>
        <w:rFonts w:ascii="Arial" w:hAnsi="Arial" w:cs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1">
    <w:nsid w:val="38D0301E"/>
    <w:multiLevelType w:val="hybridMultilevel"/>
    <w:tmpl w:val="73C0FE0A"/>
    <w:lvl w:ilvl="0" w:tplc="ECAE65D8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9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5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  <w:rPr>
        <w:rFonts w:cs="Times New Roman"/>
      </w:rPr>
    </w:lvl>
  </w:abstractNum>
  <w:abstractNum w:abstractNumId="12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3">
    <w:nsid w:val="4B652092"/>
    <w:multiLevelType w:val="multilevel"/>
    <w:tmpl w:val="0D689AA8"/>
    <w:lvl w:ilvl="0">
      <w:start w:val="1"/>
      <w:numFmt w:val="bullet"/>
      <w:lvlText w:val="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14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5">
    <w:nsid w:val="501155CC"/>
    <w:multiLevelType w:val="hybridMultilevel"/>
    <w:tmpl w:val="5A30761C"/>
    <w:lvl w:ilvl="0" w:tplc="ECAE65D8">
      <w:start w:val="1"/>
      <w:numFmt w:val="decimal"/>
      <w:lvlText w:val="%1.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6">
    <w:nsid w:val="51E504CC"/>
    <w:multiLevelType w:val="hybridMultilevel"/>
    <w:tmpl w:val="E1286EA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ECAE65D8">
      <w:start w:val="1"/>
      <w:numFmt w:val="decimal"/>
      <w:lvlText w:val="%2."/>
      <w:lvlJc w:val="left"/>
      <w:pPr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5D392638"/>
    <w:multiLevelType w:val="hybridMultilevel"/>
    <w:tmpl w:val="B73CEB9C"/>
    <w:lvl w:ilvl="0" w:tplc="ECAE65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6F305FC8"/>
    <w:multiLevelType w:val="hybridMultilevel"/>
    <w:tmpl w:val="6DDAA12A"/>
    <w:lvl w:ilvl="0" w:tplc="04090005">
      <w:start w:val="1"/>
      <w:numFmt w:val="bullet"/>
      <w:lvlText w:val="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1"/>
  </w:num>
  <w:num w:numId="5">
    <w:abstractNumId w:val="17"/>
  </w:num>
  <w:num w:numId="6">
    <w:abstractNumId w:val="16"/>
  </w:num>
  <w:num w:numId="7">
    <w:abstractNumId w:val="1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261"/>
    <w:rsid w:val="0005396A"/>
    <w:rsid w:val="0007012B"/>
    <w:rsid w:val="000A61F8"/>
    <w:rsid w:val="000B2658"/>
    <w:rsid w:val="000D1C93"/>
    <w:rsid w:val="000F7F3A"/>
    <w:rsid w:val="00136C33"/>
    <w:rsid w:val="001D140F"/>
    <w:rsid w:val="0021446B"/>
    <w:rsid w:val="002271DB"/>
    <w:rsid w:val="002A44DC"/>
    <w:rsid w:val="002B0704"/>
    <w:rsid w:val="002B4313"/>
    <w:rsid w:val="0030547E"/>
    <w:rsid w:val="003102DD"/>
    <w:rsid w:val="003714DE"/>
    <w:rsid w:val="003903A5"/>
    <w:rsid w:val="003C6ECD"/>
    <w:rsid w:val="00410A6F"/>
    <w:rsid w:val="004160C1"/>
    <w:rsid w:val="0044479F"/>
    <w:rsid w:val="00472DAF"/>
    <w:rsid w:val="00477990"/>
    <w:rsid w:val="004E5AB2"/>
    <w:rsid w:val="004E639C"/>
    <w:rsid w:val="005839AD"/>
    <w:rsid w:val="00597AFB"/>
    <w:rsid w:val="005C460D"/>
    <w:rsid w:val="006052AC"/>
    <w:rsid w:val="00606BFE"/>
    <w:rsid w:val="00621C55"/>
    <w:rsid w:val="006739B8"/>
    <w:rsid w:val="006F16C6"/>
    <w:rsid w:val="0070255E"/>
    <w:rsid w:val="00776FFE"/>
    <w:rsid w:val="00793345"/>
    <w:rsid w:val="007D4C5F"/>
    <w:rsid w:val="007D4F79"/>
    <w:rsid w:val="008749FD"/>
    <w:rsid w:val="008E6CAB"/>
    <w:rsid w:val="008F659E"/>
    <w:rsid w:val="0091197C"/>
    <w:rsid w:val="00950ECE"/>
    <w:rsid w:val="00985D75"/>
    <w:rsid w:val="0099227F"/>
    <w:rsid w:val="00992E7D"/>
    <w:rsid w:val="00A02DC5"/>
    <w:rsid w:val="00A04EA7"/>
    <w:rsid w:val="00A977A3"/>
    <w:rsid w:val="00AC2A68"/>
    <w:rsid w:val="00AC4480"/>
    <w:rsid w:val="00AF583D"/>
    <w:rsid w:val="00B84930"/>
    <w:rsid w:val="00B85995"/>
    <w:rsid w:val="00B914CB"/>
    <w:rsid w:val="00BC6DD6"/>
    <w:rsid w:val="00BD4CA6"/>
    <w:rsid w:val="00C821AE"/>
    <w:rsid w:val="00CF698D"/>
    <w:rsid w:val="00D01F8A"/>
    <w:rsid w:val="00D413CA"/>
    <w:rsid w:val="00D7677D"/>
    <w:rsid w:val="00D86F96"/>
    <w:rsid w:val="00DA100C"/>
    <w:rsid w:val="00DC1F1E"/>
    <w:rsid w:val="00DC4DD1"/>
    <w:rsid w:val="00E20708"/>
    <w:rsid w:val="00E23AD1"/>
    <w:rsid w:val="00E37F02"/>
    <w:rsid w:val="00E45A0A"/>
    <w:rsid w:val="00EA7B91"/>
    <w:rsid w:val="00ED5193"/>
    <w:rsid w:val="00ED7BFF"/>
    <w:rsid w:val="00EE7EB9"/>
    <w:rsid w:val="00F237FF"/>
    <w:rsid w:val="00F67002"/>
    <w:rsid w:val="00F67587"/>
    <w:rsid w:val="00F71C5B"/>
    <w:rsid w:val="00F76E23"/>
    <w:rsid w:val="00FA1261"/>
    <w:rsid w:val="00FE4BAE"/>
    <w:rsid w:val="00FF1C0E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26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2E7D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ED7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7BFF"/>
    <w:rPr>
      <w:rFonts w:eastAsia="宋体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D7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7BFF"/>
    <w:rPr>
      <w:rFonts w:eastAsia="宋体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F7F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F3A"/>
    <w:rPr>
      <w:rFonts w:eastAsia="宋体"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6739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2C71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1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254</Words>
  <Characters>1449</Characters>
  <Application>Microsoft Office Outlook</Application>
  <DocSecurity>0</DocSecurity>
  <Lines>0</Lines>
  <Paragraphs>0</Paragraphs>
  <ScaleCrop>false</ScaleCrop>
  <Company>BFSU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课程教学大纲（2014- 2015学年第一学期）</dc:title>
  <dc:subject/>
  <dc:creator>北京外国语大学</dc:creator>
  <cp:keywords/>
  <dc:description/>
  <cp:lastModifiedBy>Lenovo User</cp:lastModifiedBy>
  <cp:revision>2</cp:revision>
  <cp:lastPrinted>2014-07-10T07:36:00Z</cp:lastPrinted>
  <dcterms:created xsi:type="dcterms:W3CDTF">2015-09-17T06:43:00Z</dcterms:created>
  <dcterms:modified xsi:type="dcterms:W3CDTF">2015-09-17T06:43:00Z</dcterms:modified>
</cp:coreProperties>
</file>